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7D297" w14:textId="77777777" w:rsidR="00103B4E" w:rsidRDefault="00103B4E" w:rsidP="00103B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Christian </w:t>
      </w:r>
      <w:proofErr w:type="spellStart"/>
      <w:r>
        <w:rPr>
          <w:rFonts w:cs="Times New Roman"/>
          <w:szCs w:val="24"/>
          <w:u w:val="single"/>
        </w:rPr>
        <w:t>atte</w:t>
      </w:r>
      <w:proofErr w:type="spellEnd"/>
      <w:r>
        <w:rPr>
          <w:rFonts w:cs="Times New Roman"/>
          <w:szCs w:val="24"/>
          <w:u w:val="single"/>
        </w:rPr>
        <w:t xml:space="preserve"> MILLE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15A6A933" w14:textId="77777777" w:rsidR="00103B4E" w:rsidRDefault="00103B4E" w:rsidP="00103B4E">
      <w:pPr>
        <w:pStyle w:val="NoSpacing"/>
        <w:rPr>
          <w:rFonts w:cs="Times New Roman"/>
          <w:szCs w:val="24"/>
        </w:rPr>
      </w:pPr>
    </w:p>
    <w:p w14:paraId="35B5C1CD" w14:textId="77777777" w:rsidR="00103B4E" w:rsidRDefault="00103B4E" w:rsidP="00103B4E">
      <w:pPr>
        <w:pStyle w:val="NoSpacing"/>
        <w:rPr>
          <w:rFonts w:cs="Times New Roman"/>
          <w:szCs w:val="24"/>
        </w:rPr>
      </w:pPr>
    </w:p>
    <w:p w14:paraId="18D898C3" w14:textId="77777777" w:rsidR="00103B4E" w:rsidRDefault="00103B4E" w:rsidP="00103B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Nicholas.</w:t>
      </w:r>
    </w:p>
    <w:p w14:paraId="486928A9" w14:textId="77777777" w:rsidR="00103B4E" w:rsidRDefault="00103B4E" w:rsidP="00103B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Lambeth Wills” from “The Genealogist” ed. </w:t>
      </w:r>
      <w:proofErr w:type="spellStart"/>
      <w:r>
        <w:rPr>
          <w:rFonts w:cs="Times New Roman"/>
          <w:szCs w:val="24"/>
        </w:rPr>
        <w:t>H.</w:t>
      </w:r>
      <w:proofErr w:type="gramStart"/>
      <w:r>
        <w:rPr>
          <w:rFonts w:cs="Times New Roman"/>
          <w:szCs w:val="24"/>
        </w:rPr>
        <w:t>W.Forsyth</w:t>
      </w:r>
      <w:proofErr w:type="spellEnd"/>
      <w:proofErr w:type="gramEnd"/>
      <w:r>
        <w:rPr>
          <w:rFonts w:cs="Times New Roman"/>
          <w:szCs w:val="24"/>
        </w:rPr>
        <w:t xml:space="preserve"> Harwood, volume XXXIV pub. George Bell and sons, 1918, p.56)</w:t>
      </w:r>
    </w:p>
    <w:p w14:paraId="0549C19A" w14:textId="77777777" w:rsidR="00103B4E" w:rsidRDefault="00103B4E" w:rsidP="00103B4E">
      <w:pPr>
        <w:pStyle w:val="NoSpacing"/>
        <w:rPr>
          <w:rFonts w:cs="Times New Roman"/>
          <w:szCs w:val="24"/>
        </w:rPr>
      </w:pPr>
    </w:p>
    <w:p w14:paraId="7994DB20" w14:textId="77777777" w:rsidR="00103B4E" w:rsidRDefault="00103B4E" w:rsidP="00103B4E">
      <w:pPr>
        <w:pStyle w:val="NoSpacing"/>
        <w:rPr>
          <w:rFonts w:cs="Times New Roman"/>
          <w:szCs w:val="24"/>
        </w:rPr>
      </w:pPr>
    </w:p>
    <w:p w14:paraId="5EA764F1" w14:textId="77777777" w:rsidR="00103B4E" w:rsidRDefault="00103B4E" w:rsidP="00103B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1423</w:t>
      </w:r>
      <w:r>
        <w:rPr>
          <w:rFonts w:cs="Times New Roman"/>
          <w:szCs w:val="24"/>
        </w:rPr>
        <w:tab/>
        <w:t>She made her Will.    (ibid.)</w:t>
      </w:r>
    </w:p>
    <w:p w14:paraId="56D85761" w14:textId="77777777" w:rsidR="00103B4E" w:rsidRDefault="00103B4E" w:rsidP="00103B4E">
      <w:pPr>
        <w:pStyle w:val="NoSpacing"/>
        <w:rPr>
          <w:rFonts w:cs="Times New Roman"/>
          <w:szCs w:val="24"/>
        </w:rPr>
      </w:pPr>
    </w:p>
    <w:p w14:paraId="449CF84F" w14:textId="77777777" w:rsidR="00103B4E" w:rsidRDefault="00103B4E" w:rsidP="00103B4E">
      <w:pPr>
        <w:pStyle w:val="NoSpacing"/>
        <w:rPr>
          <w:rFonts w:cs="Times New Roman"/>
          <w:szCs w:val="24"/>
        </w:rPr>
      </w:pPr>
    </w:p>
    <w:p w14:paraId="54EEC0E5" w14:textId="77777777" w:rsidR="00103B4E" w:rsidRDefault="00103B4E" w:rsidP="00103B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May 2023</w:t>
      </w:r>
    </w:p>
    <w:p w14:paraId="37626A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73EAF" w14:textId="77777777" w:rsidR="00103B4E" w:rsidRDefault="00103B4E" w:rsidP="009139A6">
      <w:r>
        <w:separator/>
      </w:r>
    </w:p>
  </w:endnote>
  <w:endnote w:type="continuationSeparator" w:id="0">
    <w:p w14:paraId="5CA7D10F" w14:textId="77777777" w:rsidR="00103B4E" w:rsidRDefault="00103B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4A2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12B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E8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D5DAA" w14:textId="77777777" w:rsidR="00103B4E" w:rsidRDefault="00103B4E" w:rsidP="009139A6">
      <w:r>
        <w:separator/>
      </w:r>
    </w:p>
  </w:footnote>
  <w:footnote w:type="continuationSeparator" w:id="0">
    <w:p w14:paraId="517EA4D8" w14:textId="77777777" w:rsidR="00103B4E" w:rsidRDefault="00103B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DB9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E96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41F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B4E"/>
    <w:rsid w:val="000666E0"/>
    <w:rsid w:val="00103B4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09E4C"/>
  <w15:chartTrackingRefBased/>
  <w15:docId w15:val="{D057F05C-A7B9-4036-9EC1-F965B223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2023-05-01T21:00:00Z</dcterms:created>
  <dcterms:modified xsi:type="dcterms:W3CDTF">2023-05-01T21:00:00Z</dcterms:modified>
</cp:coreProperties>
</file>